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6CF7F2EC" w:rsidR="00535962" w:rsidRPr="00F7167E" w:rsidRDefault="00F4480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1AEBFF0C">
                <wp:simplePos x="0" y="0"/>
                <wp:positionH relativeFrom="column">
                  <wp:posOffset>4352290</wp:posOffset>
                </wp:positionH>
                <wp:positionV relativeFrom="paragraph">
                  <wp:posOffset>-130810</wp:posOffset>
                </wp:positionV>
                <wp:extent cx="1918970" cy="701040"/>
                <wp:effectExtent l="19050" t="0" r="241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8970" cy="701040"/>
                          <a:chOff x="12826" y="874"/>
                          <a:chExt cx="2636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26" y="917"/>
                            <a:ext cx="2573" cy="1024"/>
                            <a:chOff x="9059" y="1051"/>
                            <a:chExt cx="2143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59" y="1460"/>
                              <a:ext cx="212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6AA4277A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F44805">
                                      <w:rPr>
                                        <w:rStyle w:val="Style2"/>
                                      </w:rPr>
                                      <w:t>PEPU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4480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2.7pt;margin-top:-10.3pt;width:151.1pt;height:55.2pt;z-index:251659776" coordorigin="12826,874" coordsize="263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26;top:917;width:2573;height:1024" coordorigin="9059,1051" coordsize="2143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59;top:1460;width:21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6AA4277A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F44805">
                                <w:rPr>
                                  <w:rStyle w:val="Style2"/>
                                </w:rPr>
                                <w:t>PEPU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7729F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37729F">
                                <w:rPr>
                                  <w:rStyle w:val="Style2"/>
                                </w:rPr>
                                <w:t>0</w:t>
                              </w:r>
                              <w:r w:rsidR="00F44805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D0101"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7F2F3FEA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F4480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37729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F4480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3772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44805">
                              <w:fldChar w:fldCharType="begin"/>
                            </w:r>
                            <w:r w:rsidR="00F44805">
                              <w:instrText xml:space="preserve"> NUMPAGES   \* MERGEFORMAT </w:instrText>
                            </w:r>
                            <w:r w:rsidR="00F44805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4480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F4480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37729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2554B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7729F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4124B"/>
    <w:rsid w:val="005B2076"/>
    <w:rsid w:val="005E69FC"/>
    <w:rsid w:val="00611A07"/>
    <w:rsid w:val="0062592A"/>
    <w:rsid w:val="006506D0"/>
    <w:rsid w:val="00651E48"/>
    <w:rsid w:val="00666D56"/>
    <w:rsid w:val="006709BC"/>
    <w:rsid w:val="006B2953"/>
    <w:rsid w:val="006D7400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5B77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44805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152</Words>
  <Characters>858</Characters>
  <Application>Microsoft Office Word</Application>
  <DocSecurity>0</DocSecurity>
  <Lines>23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15</cp:revision>
  <cp:lastPrinted>2011-03-04T18:48:00Z</cp:lastPrinted>
  <dcterms:created xsi:type="dcterms:W3CDTF">2023-06-29T12:43:00Z</dcterms:created>
  <dcterms:modified xsi:type="dcterms:W3CDTF">2025-03-03T16:24:00Z</dcterms:modified>
</cp:coreProperties>
</file>